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70303F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276A8" w:rsidRPr="00DF167E" w:rsidRDefault="00DF167E" w:rsidP="005C762C">
      <w:pPr>
        <w:ind w:left="5664" w:right="-568" w:firstLine="6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29.10.2018 </w:t>
      </w:r>
      <w:r w:rsidR="00D96C5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1893/0/197-18</w:t>
      </w:r>
      <w:bookmarkStart w:id="0" w:name="_GoBack"/>
      <w:bookmarkEnd w:id="0"/>
    </w:p>
    <w:p w:rsidR="00D23FFD" w:rsidRDefault="00D23FFD" w:rsidP="005C762C">
      <w:pPr>
        <w:ind w:left="5664" w:right="-568" w:firstLine="6"/>
        <w:rPr>
          <w:sz w:val="28"/>
          <w:szCs w:val="28"/>
          <w:lang w:val="uk-UA"/>
        </w:rPr>
      </w:pPr>
    </w:p>
    <w:p w:rsidR="00D23FFD" w:rsidRDefault="00D23FFD" w:rsidP="005C762C">
      <w:pPr>
        <w:ind w:left="5664" w:right="-568" w:firstLine="6"/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3B0DFB" w:rsidRDefault="001F0759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846"/>
        <w:gridCol w:w="3261"/>
        <w:gridCol w:w="1351"/>
        <w:gridCol w:w="1342"/>
        <w:gridCol w:w="2268"/>
        <w:gridCol w:w="1559"/>
      </w:tblGrid>
      <w:tr w:rsidR="00D23FFD" w:rsidRPr="006B6B26" w:rsidTr="00D23FFD">
        <w:tc>
          <w:tcPr>
            <w:tcW w:w="846" w:type="dxa"/>
            <w:vAlign w:val="center"/>
          </w:tcPr>
          <w:p w:rsidR="00D23FFD" w:rsidRPr="006B6B26" w:rsidRDefault="00D23FFD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261" w:type="dxa"/>
            <w:vAlign w:val="center"/>
          </w:tcPr>
          <w:p w:rsidR="00D23FFD" w:rsidRPr="006B6B26" w:rsidRDefault="00D23FFD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1F0759">
              <w:rPr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351" w:type="dxa"/>
            <w:vAlign w:val="center"/>
          </w:tcPr>
          <w:p w:rsidR="00D23FFD" w:rsidRPr="006B6B26" w:rsidRDefault="00D23FFD" w:rsidP="00DB195A">
            <w:pPr>
              <w:ind w:right="-108"/>
              <w:jc w:val="center"/>
              <w:rPr>
                <w:bCs/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342" w:type="dxa"/>
            <w:vAlign w:val="center"/>
          </w:tcPr>
          <w:p w:rsidR="00D23FFD" w:rsidRPr="006B6B26" w:rsidRDefault="00D23FFD" w:rsidP="00807FC0">
            <w:pPr>
              <w:ind w:right="-111"/>
              <w:jc w:val="center"/>
              <w:rPr>
                <w:bCs/>
                <w:sz w:val="28"/>
                <w:szCs w:val="28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268" w:type="dxa"/>
            <w:vAlign w:val="center"/>
          </w:tcPr>
          <w:p w:rsidR="00D23FFD" w:rsidRPr="006B6B26" w:rsidRDefault="00D23FFD" w:rsidP="006B6B26">
            <w:pPr>
              <w:tabs>
                <w:tab w:val="left" w:pos="1605"/>
              </w:tabs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</w:t>
            </w:r>
            <w:r w:rsidRPr="006B6B2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підприємство</w:t>
            </w:r>
            <w:r w:rsidRPr="006B6B26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  <w:tc>
          <w:tcPr>
            <w:tcW w:w="1559" w:type="dxa"/>
          </w:tcPr>
          <w:p w:rsidR="00D23FFD" w:rsidRPr="006B6B26" w:rsidRDefault="00D23FFD" w:rsidP="00D23FFD">
            <w:pPr>
              <w:tabs>
                <w:tab w:val="left" w:pos="1605"/>
              </w:tabs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D23FFD" w:rsidRPr="006B6B26" w:rsidTr="00D23FFD">
        <w:tc>
          <w:tcPr>
            <w:tcW w:w="846" w:type="dxa"/>
          </w:tcPr>
          <w:p w:rsidR="00D23FFD" w:rsidRPr="006B6B26" w:rsidRDefault="00D23FFD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:rsidR="00D23FFD" w:rsidRPr="001F0759" w:rsidRDefault="00D23FFD" w:rsidP="003F6EFC">
            <w:pPr>
              <w:rPr>
                <w:sz w:val="28"/>
                <w:szCs w:val="28"/>
                <w:lang w:val="uk-UA"/>
              </w:rPr>
            </w:pPr>
            <w:r w:rsidRPr="001F0759">
              <w:rPr>
                <w:sz w:val="28"/>
                <w:szCs w:val="28"/>
                <w:lang w:val="uk-UA"/>
              </w:rPr>
              <w:t xml:space="preserve">Стерильний пластмасовий контейнер для людської крові та </w:t>
            </w:r>
            <w:proofErr w:type="spellStart"/>
            <w:r w:rsidRPr="001F0759">
              <w:rPr>
                <w:sz w:val="28"/>
                <w:szCs w:val="28"/>
                <w:lang w:val="uk-UA"/>
              </w:rPr>
              <w:t>комполнетів</w:t>
            </w:r>
            <w:proofErr w:type="spellEnd"/>
            <w:r w:rsidRPr="001F0759">
              <w:rPr>
                <w:sz w:val="28"/>
                <w:szCs w:val="28"/>
                <w:lang w:val="uk-UA"/>
              </w:rPr>
              <w:t xml:space="preserve"> крові з інтегрованим </w:t>
            </w:r>
            <w:proofErr w:type="spellStart"/>
            <w:r w:rsidRPr="001F0759">
              <w:rPr>
                <w:sz w:val="28"/>
                <w:szCs w:val="28"/>
                <w:lang w:val="uk-UA"/>
              </w:rPr>
              <w:t>лейкофільтром</w:t>
            </w:r>
            <w:proofErr w:type="spellEnd"/>
            <w:r w:rsidRPr="001F0759">
              <w:rPr>
                <w:sz w:val="28"/>
                <w:szCs w:val="28"/>
                <w:lang w:val="uk-UA"/>
              </w:rPr>
              <w:t xml:space="preserve"> та можливістю отримання педіатричних доз</w:t>
            </w:r>
          </w:p>
        </w:tc>
        <w:tc>
          <w:tcPr>
            <w:tcW w:w="1351" w:type="dxa"/>
          </w:tcPr>
          <w:p w:rsidR="00D23FFD" w:rsidRPr="006B6B26" w:rsidRDefault="00D23FFD" w:rsidP="00DB19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1342" w:type="dxa"/>
          </w:tcPr>
          <w:p w:rsidR="00D23FFD" w:rsidRPr="006B6B26" w:rsidRDefault="00D23FFD" w:rsidP="00DB19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476</w:t>
            </w:r>
          </w:p>
        </w:tc>
        <w:tc>
          <w:tcPr>
            <w:tcW w:w="2268" w:type="dxa"/>
          </w:tcPr>
          <w:p w:rsidR="00D23FFD" w:rsidRPr="006B6B26" w:rsidRDefault="00D23FFD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476</w:t>
            </w:r>
          </w:p>
        </w:tc>
        <w:tc>
          <w:tcPr>
            <w:tcW w:w="1559" w:type="dxa"/>
          </w:tcPr>
          <w:p w:rsidR="00D23FFD" w:rsidRDefault="00D23FFD" w:rsidP="00D23FFD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01.07.21</w:t>
            </w:r>
          </w:p>
        </w:tc>
      </w:tr>
      <w:tr w:rsidR="00D23FFD" w:rsidRPr="006B6B26" w:rsidTr="00D23FFD">
        <w:tc>
          <w:tcPr>
            <w:tcW w:w="846" w:type="dxa"/>
          </w:tcPr>
          <w:p w:rsidR="00D23FFD" w:rsidRPr="006B6B26" w:rsidRDefault="00D23FFD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:rsidR="00D23FFD" w:rsidRPr="001F0759" w:rsidRDefault="00D23FFD" w:rsidP="00D23FFD">
            <w:pPr>
              <w:ind w:left="-108" w:right="34"/>
              <w:rPr>
                <w:lang w:val="uk-UA" w:eastAsia="uk-UA"/>
              </w:rPr>
            </w:pPr>
            <w:r w:rsidRPr="001F0759">
              <w:rPr>
                <w:sz w:val="28"/>
                <w:szCs w:val="28"/>
                <w:lang w:val="uk-UA"/>
              </w:rPr>
              <w:t xml:space="preserve">Антикоагулянт цитрату декстрози розчин А (АЦД-А) пакети 500 </w:t>
            </w:r>
            <w:proofErr w:type="spellStart"/>
            <w:r w:rsidRPr="001F0759">
              <w:rPr>
                <w:sz w:val="28"/>
                <w:szCs w:val="28"/>
                <w:lang w:val="uk-UA"/>
              </w:rPr>
              <w:t>мл</w:t>
            </w:r>
            <w:proofErr w:type="spellEnd"/>
          </w:p>
        </w:tc>
        <w:tc>
          <w:tcPr>
            <w:tcW w:w="1351" w:type="dxa"/>
          </w:tcPr>
          <w:p w:rsidR="00D23FFD" w:rsidRPr="006B6B26" w:rsidRDefault="00D23FFD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1342" w:type="dxa"/>
          </w:tcPr>
          <w:p w:rsidR="00D23FFD" w:rsidRPr="006B6B26" w:rsidRDefault="00D23FFD" w:rsidP="00DB19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2268" w:type="dxa"/>
          </w:tcPr>
          <w:p w:rsidR="00D23FFD" w:rsidRPr="006B6B26" w:rsidRDefault="00D23FFD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1559" w:type="dxa"/>
          </w:tcPr>
          <w:p w:rsidR="00D23FFD" w:rsidRDefault="00D23FFD" w:rsidP="00D23FFD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01.06.21</w:t>
            </w:r>
          </w:p>
        </w:tc>
      </w:tr>
    </w:tbl>
    <w:p w:rsidR="000D084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1F0759" w:rsidRPr="00D96C53" w:rsidRDefault="001F0759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3B0DFB" w:rsidRPr="000D0843" w:rsidSect="00D23FFD">
      <w:pgSz w:w="11906" w:h="16838"/>
      <w:pgMar w:top="426" w:right="566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975" w:rsidRDefault="008A6975">
      <w:r>
        <w:separator/>
      </w:r>
    </w:p>
  </w:endnote>
  <w:endnote w:type="continuationSeparator" w:id="0">
    <w:p w:rsidR="008A6975" w:rsidRDefault="008A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975" w:rsidRDefault="008A6975">
      <w:r>
        <w:separator/>
      </w:r>
    </w:p>
  </w:footnote>
  <w:footnote w:type="continuationSeparator" w:id="0">
    <w:p w:rsidR="008A6975" w:rsidRDefault="008A6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3B101941"/>
    <w:multiLevelType w:val="hybridMultilevel"/>
    <w:tmpl w:val="1EEE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3779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0759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5516"/>
    <w:rsid w:val="003D79C0"/>
    <w:rsid w:val="003E47CB"/>
    <w:rsid w:val="003F1D02"/>
    <w:rsid w:val="003F6EFC"/>
    <w:rsid w:val="004164C8"/>
    <w:rsid w:val="0042188C"/>
    <w:rsid w:val="00450BC2"/>
    <w:rsid w:val="00454836"/>
    <w:rsid w:val="00465CA2"/>
    <w:rsid w:val="00466994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C762C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B6B26"/>
    <w:rsid w:val="006C05B5"/>
    <w:rsid w:val="006D1614"/>
    <w:rsid w:val="006F1EBA"/>
    <w:rsid w:val="006F59E3"/>
    <w:rsid w:val="0070303F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3F4F"/>
    <w:rsid w:val="007F420D"/>
    <w:rsid w:val="007F4749"/>
    <w:rsid w:val="007F5B35"/>
    <w:rsid w:val="00807FC0"/>
    <w:rsid w:val="00823808"/>
    <w:rsid w:val="008258D0"/>
    <w:rsid w:val="00850A9F"/>
    <w:rsid w:val="00854F08"/>
    <w:rsid w:val="0086212A"/>
    <w:rsid w:val="00870EA3"/>
    <w:rsid w:val="00890F17"/>
    <w:rsid w:val="008A6975"/>
    <w:rsid w:val="008D5CB6"/>
    <w:rsid w:val="008D7231"/>
    <w:rsid w:val="008E135B"/>
    <w:rsid w:val="008F0016"/>
    <w:rsid w:val="009052F3"/>
    <w:rsid w:val="00916DF2"/>
    <w:rsid w:val="00926E1A"/>
    <w:rsid w:val="009374AE"/>
    <w:rsid w:val="00940B40"/>
    <w:rsid w:val="00947A95"/>
    <w:rsid w:val="00951B88"/>
    <w:rsid w:val="00966F9C"/>
    <w:rsid w:val="00992017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D5C"/>
    <w:rsid w:val="00AB0A9C"/>
    <w:rsid w:val="00AD39A1"/>
    <w:rsid w:val="00AE09A5"/>
    <w:rsid w:val="00AE6D18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3FFD"/>
    <w:rsid w:val="00D276A8"/>
    <w:rsid w:val="00D27CBB"/>
    <w:rsid w:val="00D320F7"/>
    <w:rsid w:val="00D40CE1"/>
    <w:rsid w:val="00D43FE9"/>
    <w:rsid w:val="00D479EE"/>
    <w:rsid w:val="00D633CB"/>
    <w:rsid w:val="00D91657"/>
    <w:rsid w:val="00D9445C"/>
    <w:rsid w:val="00D96C53"/>
    <w:rsid w:val="00DB195A"/>
    <w:rsid w:val="00DB74F2"/>
    <w:rsid w:val="00DC5E7B"/>
    <w:rsid w:val="00DC703E"/>
    <w:rsid w:val="00DF167E"/>
    <w:rsid w:val="00DF37D4"/>
    <w:rsid w:val="00E05B20"/>
    <w:rsid w:val="00E0779F"/>
    <w:rsid w:val="00E2050B"/>
    <w:rsid w:val="00E25BD5"/>
    <w:rsid w:val="00E55317"/>
    <w:rsid w:val="00E8100F"/>
    <w:rsid w:val="00E82989"/>
    <w:rsid w:val="00E911F4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BC43B-AC4D-46D7-B05C-8017D4A9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2018-10-29T13:13:00Z</cp:lastPrinted>
  <dcterms:created xsi:type="dcterms:W3CDTF">2018-10-29T13:09:00Z</dcterms:created>
  <dcterms:modified xsi:type="dcterms:W3CDTF">2018-10-30T14:03:00Z</dcterms:modified>
</cp:coreProperties>
</file>